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932C2" w14:textId="3FCCF718" w:rsidR="007105BB" w:rsidRDefault="007105BB" w:rsidP="007105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100</w:t>
      </w:r>
      <w:r w:rsidR="00203B38"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</w:rPr>
        <w:t>is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77713F">
        <w:rPr>
          <w:rFonts w:ascii="Arial" w:hAnsi="Arial" w:cs="Arial"/>
          <w:b/>
          <w:bCs/>
        </w:rPr>
        <w:t>2328</w:t>
      </w:r>
    </w:p>
    <w:p w14:paraId="49C683B7" w14:textId="381EA516" w:rsidR="00136C56" w:rsidRPr="00326A1C" w:rsidRDefault="007105BB" w:rsidP="00326A1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April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</w:t>
      </w:r>
      <w:r w:rsidR="00203B38">
        <w:rPr>
          <w:rFonts w:ascii="Arial" w:eastAsia="MS Mincho" w:hAnsi="Arial" w:cs="Arial"/>
          <w:b/>
          <w:bCs/>
          <w:lang w:eastAsia="ja-JP"/>
        </w:rPr>
        <w:t>0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30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7AB1492D" w14:textId="77777777" w:rsidR="00326A1C" w:rsidRDefault="00326A1C" w:rsidP="00311702">
      <w:pPr>
        <w:pStyle w:val="3GPPHeader"/>
      </w:pPr>
    </w:p>
    <w:p w14:paraId="5FB7E722" w14:textId="3895DC70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2E63F4" w:rsidRPr="00473609">
        <w:t>7.</w:t>
      </w:r>
      <w:r w:rsidR="008A4C42" w:rsidRPr="00473609">
        <w:t>2</w:t>
      </w:r>
      <w:r w:rsidR="002E63F4" w:rsidRPr="00473609">
        <w:t>.</w:t>
      </w:r>
      <w:r w:rsidR="00827761" w:rsidRPr="00473609">
        <w:t>4</w:t>
      </w:r>
      <w:r w:rsidR="008A4C42" w:rsidRPr="00473609">
        <w:t>.</w:t>
      </w:r>
      <w:r w:rsidR="0048329B">
        <w:t>6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3FFE87A6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7105BB">
        <w:t xml:space="preserve">On </w:t>
      </w:r>
      <w:r w:rsidR="00A83302">
        <w:t>Remaining Details o</w:t>
      </w:r>
      <w:r w:rsidR="007105BB">
        <w:t>f</w:t>
      </w:r>
      <w:r w:rsidR="00A83302">
        <w:t xml:space="preserve"> </w:t>
      </w:r>
      <w:r w:rsidR="0048329B">
        <w:t>Sidelink Channel Occupancy Ratio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D0E9458" w14:textId="3B2FCB92" w:rsidR="00F16EFF" w:rsidRDefault="00F16EFF" w:rsidP="00F16EFF">
      <w:pPr>
        <w:jc w:val="both"/>
      </w:pPr>
      <w:r>
        <w:t xml:space="preserve">The Release-16 NR V2X specifications were approved in Dec. 2019 </w:t>
      </w:r>
      <w:r>
        <w:fldChar w:fldCharType="begin"/>
      </w:r>
      <w:r>
        <w:instrText xml:space="preserve"> REF _Ref20471832 \r \h </w:instrText>
      </w:r>
      <w:r>
        <w:fldChar w:fldCharType="separate"/>
      </w:r>
      <w:r w:rsidR="002757CB">
        <w:t>[1]</w:t>
      </w:r>
      <w:r>
        <w:fldChar w:fldCharType="end"/>
      </w:r>
      <w:r>
        <w:t xml:space="preserve">. There are still some remaining tasks for NR V2X, which were identified in </w:t>
      </w:r>
      <w:r>
        <w:fldChar w:fldCharType="begin"/>
      </w:r>
      <w:r>
        <w:instrText xml:space="preserve"> REF _Ref29545847 \r \h </w:instrText>
      </w:r>
      <w:r>
        <w:fldChar w:fldCharType="separate"/>
      </w:r>
      <w:r w:rsidR="002757CB">
        <w:t>[2]</w:t>
      </w:r>
      <w:r>
        <w:fldChar w:fldCharType="end"/>
      </w:r>
      <w:r w:rsidR="007105BB">
        <w:t xml:space="preserve">, where some of these tasks were discussed in RAN1 meeting #100-e </w:t>
      </w:r>
      <w:r w:rsidR="007105BB">
        <w:fldChar w:fldCharType="begin"/>
      </w:r>
      <w:r w:rsidR="007105BB">
        <w:instrText xml:space="preserve"> REF _Ref34658605 \r \h </w:instrText>
      </w:r>
      <w:r w:rsidR="007105BB">
        <w:fldChar w:fldCharType="separate"/>
      </w:r>
      <w:r w:rsidR="002757CB">
        <w:t>[3]</w:t>
      </w:r>
      <w:r w:rsidR="007105BB">
        <w:fldChar w:fldCharType="end"/>
      </w:r>
      <w:r w:rsidR="007105BB">
        <w:t>.</w:t>
      </w:r>
    </w:p>
    <w:p w14:paraId="36CB1CED" w14:textId="77777777" w:rsidR="00F16EFF" w:rsidRDefault="00F16EFF" w:rsidP="00F16EFF">
      <w:pPr>
        <w:jc w:val="both"/>
      </w:pPr>
    </w:p>
    <w:p w14:paraId="4C0B3B85" w14:textId="3122CCDF" w:rsidR="00F16EFF" w:rsidRPr="006400C7" w:rsidRDefault="00F16EFF" w:rsidP="00F16EFF">
      <w:pPr>
        <w:jc w:val="both"/>
      </w:pPr>
      <w:r>
        <w:t xml:space="preserve">In this contribution, we discuss </w:t>
      </w:r>
      <w:r w:rsidR="00A43EC4">
        <w:t>one</w:t>
      </w:r>
      <w:r w:rsidR="0048329B">
        <w:t xml:space="preserve"> remaining issue of sidelink channel occupancy ratio (CR). </w:t>
      </w:r>
    </w:p>
    <w:p w14:paraId="46011A9F" w14:textId="684ECE59" w:rsidR="00885927" w:rsidRDefault="00EA5A5B" w:rsidP="0048329B">
      <w:pPr>
        <w:pStyle w:val="Heading1"/>
      </w:pPr>
      <w:r>
        <w:t>Discussion</w:t>
      </w:r>
      <w:r w:rsidR="002757CB">
        <w:t xml:space="preserve"> </w:t>
      </w:r>
    </w:p>
    <w:p w14:paraId="45AFBF02" w14:textId="3D34C705" w:rsidR="00A43EC4" w:rsidRDefault="00A43EC4" w:rsidP="00A43EC4">
      <w:pPr>
        <w:jc w:val="both"/>
      </w:pPr>
      <w:r>
        <w:t xml:space="preserve">The details of sidelink channel occupancy ratio (CR) have been discussed in RAN1 meeting #100-e </w:t>
      </w:r>
      <w:r>
        <w:fldChar w:fldCharType="begin"/>
      </w:r>
      <w:r>
        <w:instrText xml:space="preserve"> REF _Ref34658605 \r \h </w:instrText>
      </w:r>
      <w:r>
        <w:fldChar w:fldCharType="separate"/>
      </w:r>
      <w:r>
        <w:t>[3]</w:t>
      </w:r>
      <w:r>
        <w:fldChar w:fldCharType="end"/>
      </w:r>
      <w:r>
        <w:t>. The constraints on past/future window in CR evaluation and CR processing time were agreed. One remaining issue is whether the reserved and then released resources</w:t>
      </w:r>
      <w:r w:rsidR="00203B38">
        <w:t>,</w:t>
      </w:r>
      <w:r>
        <w:t xml:space="preserve"> due to HARQ</w:t>
      </w:r>
      <w:r w:rsidR="00203B38">
        <w:t>-ACK</w:t>
      </w:r>
      <w:r>
        <w:t xml:space="preserve"> feedback</w:t>
      </w:r>
      <w:r w:rsidR="00203B38">
        <w:t>,</w:t>
      </w:r>
      <w:r>
        <w:t xml:space="preserve"> are counted as </w:t>
      </w:r>
      <w:r w:rsidR="00203B38">
        <w:t>granted</w:t>
      </w:r>
      <w:r w:rsidR="00A20EAB">
        <w:t xml:space="preserve"> or </w:t>
      </w:r>
      <w:r w:rsidR="00203B38">
        <w:t>used</w:t>
      </w:r>
      <w:r>
        <w:t xml:space="preserve"> resources in CR evaluation. In our view, since these resources</w:t>
      </w:r>
      <w:r w:rsidR="00203B38">
        <w:t xml:space="preserve"> are (or will be)</w:t>
      </w:r>
      <w:r>
        <w:t xml:space="preserve"> released by UE, they should not be counted </w:t>
      </w:r>
      <w:r w:rsidR="00203B38">
        <w:t>as granted</w:t>
      </w:r>
      <w:r w:rsidR="00A20EAB">
        <w:t xml:space="preserve"> or </w:t>
      </w:r>
      <w:r w:rsidR="00203B38">
        <w:t xml:space="preserve">used </w:t>
      </w:r>
      <w:r>
        <w:t xml:space="preserve">in sidelink CR </w:t>
      </w:r>
      <w:r w:rsidR="00915862">
        <w:t>evaluation</w:t>
      </w:r>
      <w:r>
        <w:t xml:space="preserve">. Furthermore, the reserved resources, which are preempted by another UE, should also not be counted </w:t>
      </w:r>
      <w:r w:rsidR="00203B38">
        <w:t xml:space="preserve">as granted/used </w:t>
      </w:r>
      <w:r>
        <w:t xml:space="preserve">in sidelink CR calculation. Hence, we have the following proposal. </w:t>
      </w:r>
    </w:p>
    <w:p w14:paraId="48999251" w14:textId="77777777" w:rsidR="00A43EC4" w:rsidRPr="00DA3058" w:rsidRDefault="00A43EC4" w:rsidP="006F2D30">
      <w:pPr>
        <w:jc w:val="both"/>
      </w:pPr>
    </w:p>
    <w:p w14:paraId="49177953" w14:textId="2E6F3D64" w:rsidR="00DA3058" w:rsidRPr="009F57B0" w:rsidRDefault="006F2D30" w:rsidP="006F2D30">
      <w:pPr>
        <w:jc w:val="both"/>
        <w:rPr>
          <w:i/>
          <w:color w:val="000000" w:themeColor="text1"/>
          <w:lang w:val="en-GB" w:eastAsia="en-US"/>
        </w:rPr>
      </w:pPr>
      <w:r w:rsidRPr="001C381A">
        <w:rPr>
          <w:b/>
          <w:i/>
          <w:u w:val="single"/>
        </w:rPr>
        <w:t xml:space="preserve">Proposal </w:t>
      </w:r>
      <w:r w:rsidR="00F16EFF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48329B">
        <w:rPr>
          <w:i/>
        </w:rPr>
        <w:t>In evaluating sidelink CR, the reserved but released resources, due to HARQ ACK feedback or pre-emption, are not counted</w:t>
      </w:r>
      <w:r w:rsidR="00203B38">
        <w:rPr>
          <w:i/>
        </w:rPr>
        <w:t xml:space="preserve"> as granted</w:t>
      </w:r>
      <w:r w:rsidR="00A20EAB">
        <w:rPr>
          <w:i/>
        </w:rPr>
        <w:t xml:space="preserve"> or </w:t>
      </w:r>
      <w:r w:rsidR="00203B38">
        <w:rPr>
          <w:i/>
        </w:rPr>
        <w:t>used</w:t>
      </w:r>
      <w:r w:rsidR="0048329B">
        <w:rPr>
          <w:i/>
        </w:rPr>
        <w:t xml:space="preserve">. </w:t>
      </w:r>
    </w:p>
    <w:p w14:paraId="38A32B78" w14:textId="77777777" w:rsidR="009F57B0" w:rsidRPr="00885927" w:rsidRDefault="009F57B0" w:rsidP="006F2D30">
      <w:pPr>
        <w:jc w:val="both"/>
        <w:rPr>
          <w:iCs/>
          <w:lang w:val="en-GB"/>
        </w:rPr>
      </w:pPr>
    </w:p>
    <w:p w14:paraId="02620DF4" w14:textId="57EB1C39" w:rsidR="003F006A" w:rsidRDefault="003F006A" w:rsidP="003F006A">
      <w:pPr>
        <w:pStyle w:val="Heading1"/>
      </w:pPr>
      <w:r>
        <w:t xml:space="preserve">Conclusion </w:t>
      </w:r>
    </w:p>
    <w:p w14:paraId="70E5F0E7" w14:textId="7441A250" w:rsidR="00AE18D0" w:rsidRDefault="003F006A" w:rsidP="00F16EFF">
      <w:pPr>
        <w:jc w:val="both"/>
        <w:rPr>
          <w:iCs/>
          <w:lang w:val="en-GB"/>
        </w:rPr>
      </w:pPr>
      <w:r>
        <w:rPr>
          <w:iCs/>
          <w:lang w:val="en-GB"/>
        </w:rPr>
        <w:t>One remaining issue on sidelink CR was discussed. Our proposal is as follows:</w:t>
      </w:r>
    </w:p>
    <w:p w14:paraId="14FCD612" w14:textId="42AD1F85" w:rsidR="003F006A" w:rsidRDefault="003F006A" w:rsidP="00F16EFF">
      <w:pPr>
        <w:jc w:val="both"/>
        <w:rPr>
          <w:iCs/>
          <w:lang w:val="en-GB"/>
        </w:rPr>
      </w:pPr>
    </w:p>
    <w:p w14:paraId="39C3574B" w14:textId="5802D368" w:rsidR="00203B38" w:rsidRPr="009F57B0" w:rsidRDefault="00203B38" w:rsidP="00203B38">
      <w:pPr>
        <w:jc w:val="both"/>
        <w:rPr>
          <w:i/>
          <w:color w:val="000000" w:themeColor="text1"/>
          <w:lang w:val="en-GB" w:eastAsia="en-US"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In evaluating sidelink CR, the reserved but released resources, due to HARQ ACK feedback or pre-emption, are not counted as granted</w:t>
      </w:r>
      <w:r w:rsidR="00A20EAB">
        <w:rPr>
          <w:i/>
        </w:rPr>
        <w:t xml:space="preserve"> or </w:t>
      </w:r>
      <w:r>
        <w:rPr>
          <w:i/>
        </w:rPr>
        <w:t xml:space="preserve">used. 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2B9FF971" w14:textId="77777777" w:rsidR="00F16EFF" w:rsidRDefault="00F16EFF" w:rsidP="00F16EF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23885870"/>
      <w:bookmarkStart w:id="1" w:name="_Ref20471832"/>
      <w:bookmarkStart w:id="2" w:name="_Ref20563970"/>
      <w:r w:rsidRPr="006400C7">
        <w:t>Chairman’s Notes, 3GPP TSG RAN</w:t>
      </w:r>
      <w:r>
        <w:t xml:space="preserve"> </w:t>
      </w:r>
      <w:r w:rsidRPr="006400C7">
        <w:t>#</w:t>
      </w:r>
      <w:r>
        <w:t>86</w:t>
      </w:r>
      <w:r w:rsidRPr="006400C7">
        <w:t xml:space="preserve"> Meeting, </w:t>
      </w:r>
      <w:proofErr w:type="spellStart"/>
      <w:r>
        <w:t>Sitges</w:t>
      </w:r>
      <w:proofErr w:type="spellEnd"/>
      <w:r>
        <w:t>, ES, Dec</w:t>
      </w:r>
      <w:r w:rsidRPr="006400C7">
        <w:t>. 2019.</w:t>
      </w:r>
    </w:p>
    <w:p w14:paraId="33312158" w14:textId="77777777" w:rsidR="00F16EFF" w:rsidRDefault="00F16EFF" w:rsidP="00F16EF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29545847"/>
      <w:r>
        <w:t xml:space="preserve">RP-193198, Task list for 5G V2X in RAN1 #100, </w:t>
      </w:r>
      <w:proofErr w:type="spellStart"/>
      <w:r>
        <w:t>Sitges</w:t>
      </w:r>
      <w:proofErr w:type="spellEnd"/>
      <w:r>
        <w:t>, ES, Dec. 2019.</w:t>
      </w:r>
      <w:bookmarkEnd w:id="3"/>
      <w:r>
        <w:t xml:space="preserve"> </w:t>
      </w:r>
    </w:p>
    <w:p w14:paraId="36E3A1F0" w14:textId="0FC7A730" w:rsidR="00071554" w:rsidRPr="00F16EFF" w:rsidRDefault="007105BB" w:rsidP="00A43EC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34658605"/>
      <w:bookmarkStart w:id="5" w:name="_Ref23944974"/>
      <w:r>
        <w:t>Chairman’s Notes, 3GPP TSG RAN1 WG1 #100-e Meeting, Feb. 2020.</w:t>
      </w:r>
      <w:bookmarkStart w:id="6" w:name="_Ref23931654"/>
      <w:bookmarkStart w:id="7" w:name="_Ref23954211"/>
      <w:bookmarkStart w:id="8" w:name="_Ref31059484"/>
      <w:bookmarkEnd w:id="4"/>
      <w:bookmarkEnd w:id="5"/>
      <w:r w:rsidR="00326A1C">
        <w:t xml:space="preserve"> </w:t>
      </w:r>
      <w:bookmarkEnd w:id="0"/>
      <w:bookmarkEnd w:id="1"/>
      <w:bookmarkEnd w:id="2"/>
      <w:bookmarkEnd w:id="6"/>
      <w:bookmarkEnd w:id="7"/>
      <w:bookmarkEnd w:id="8"/>
    </w:p>
    <w:sectPr w:rsidR="00071554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410AB" w14:textId="77777777" w:rsidR="004736C5" w:rsidRDefault="004736C5">
      <w:r>
        <w:separator/>
      </w:r>
    </w:p>
  </w:endnote>
  <w:endnote w:type="continuationSeparator" w:id="0">
    <w:p w14:paraId="1329BFF1" w14:textId="77777777" w:rsidR="004736C5" w:rsidRDefault="004736C5">
      <w:r>
        <w:continuationSeparator/>
      </w:r>
    </w:p>
  </w:endnote>
  <w:endnote w:type="continuationNotice" w:id="1">
    <w:p w14:paraId="18DC0AC1" w14:textId="77777777" w:rsidR="004736C5" w:rsidRDefault="00473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83C15" w14:textId="77777777" w:rsidR="004736C5" w:rsidRDefault="004736C5">
      <w:r>
        <w:separator/>
      </w:r>
    </w:p>
  </w:footnote>
  <w:footnote w:type="continuationSeparator" w:id="0">
    <w:p w14:paraId="432AB2B7" w14:textId="77777777" w:rsidR="004736C5" w:rsidRDefault="004736C5">
      <w:r>
        <w:continuationSeparator/>
      </w:r>
    </w:p>
  </w:footnote>
  <w:footnote w:type="continuationNotice" w:id="1">
    <w:p w14:paraId="04223F0D" w14:textId="77777777" w:rsidR="004736C5" w:rsidRDefault="004736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5703A"/>
    <w:multiLevelType w:val="multilevel"/>
    <w:tmpl w:val="6DE8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C34772"/>
    <w:multiLevelType w:val="multilevel"/>
    <w:tmpl w:val="3AFC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6077E"/>
    <w:multiLevelType w:val="multilevel"/>
    <w:tmpl w:val="28661A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124F"/>
    <w:multiLevelType w:val="multilevel"/>
    <w:tmpl w:val="067C4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52A06"/>
    <w:multiLevelType w:val="hybridMultilevel"/>
    <w:tmpl w:val="52561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9" w15:restartNumberingAfterBreak="0">
    <w:nsid w:val="64817EE0"/>
    <w:multiLevelType w:val="multilevel"/>
    <w:tmpl w:val="746A73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E7369"/>
    <w:multiLevelType w:val="hybridMultilevel"/>
    <w:tmpl w:val="ED52F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32511"/>
    <w:multiLevelType w:val="multilevel"/>
    <w:tmpl w:val="4D3E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20"/>
  </w:num>
  <w:num w:numId="10">
    <w:abstractNumId w:val="0"/>
  </w:num>
  <w:num w:numId="11">
    <w:abstractNumId w:val="28"/>
  </w:num>
  <w:num w:numId="12">
    <w:abstractNumId w:val="4"/>
  </w:num>
  <w:num w:numId="13">
    <w:abstractNumId w:val="21"/>
  </w:num>
  <w:num w:numId="14">
    <w:abstractNumId w:val="15"/>
  </w:num>
  <w:num w:numId="15">
    <w:abstractNumId w:val="31"/>
  </w:num>
  <w:num w:numId="16">
    <w:abstractNumId w:val="36"/>
  </w:num>
  <w:num w:numId="17">
    <w:abstractNumId w:val="8"/>
  </w:num>
  <w:num w:numId="18">
    <w:abstractNumId w:val="26"/>
  </w:num>
  <w:num w:numId="19">
    <w:abstractNumId w:val="6"/>
  </w:num>
  <w:num w:numId="20">
    <w:abstractNumId w:val="27"/>
  </w:num>
  <w:num w:numId="21">
    <w:abstractNumId w:val="33"/>
  </w:num>
  <w:num w:numId="22">
    <w:abstractNumId w:val="19"/>
  </w:num>
  <w:num w:numId="23">
    <w:abstractNumId w:val="30"/>
  </w:num>
  <w:num w:numId="24">
    <w:abstractNumId w:val="24"/>
  </w:num>
  <w:num w:numId="25">
    <w:abstractNumId w:val="12"/>
  </w:num>
  <w:num w:numId="26">
    <w:abstractNumId w:val="25"/>
  </w:num>
  <w:num w:numId="27">
    <w:abstractNumId w:val="23"/>
  </w:num>
  <w:num w:numId="28">
    <w:abstractNumId w:val="11"/>
  </w:num>
  <w:num w:numId="29">
    <w:abstractNumId w:val="32"/>
  </w:num>
  <w:num w:numId="30">
    <w:abstractNumId w:val="7"/>
  </w:num>
  <w:num w:numId="31">
    <w:abstractNumId w:val="29"/>
  </w:num>
  <w:num w:numId="32">
    <w:abstractNumId w:val="5"/>
  </w:num>
  <w:num w:numId="33">
    <w:abstractNumId w:val="2"/>
  </w:num>
  <w:num w:numId="34">
    <w:abstractNumId w:val="3"/>
  </w:num>
  <w:num w:numId="35">
    <w:abstractNumId w:val="35"/>
  </w:num>
  <w:num w:numId="36">
    <w:abstractNumId w:val="17"/>
  </w:num>
  <w:num w:numId="37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348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B38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41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5EB"/>
    <w:rsid w:val="00392440"/>
    <w:rsid w:val="00392E94"/>
    <w:rsid w:val="0039320A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609"/>
    <w:rsid w:val="004736C5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1DD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13F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862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E07"/>
    <w:rsid w:val="00A20EAB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EE1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6345"/>
    <w:rsid w:val="00B664C7"/>
    <w:rsid w:val="00B6650E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C9F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55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2020-04-10T19:29:00Z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